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291F" w:rsidRDefault="0044291F" w:rsidP="0044291F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Reynold ANDREWS</w:t>
      </w:r>
      <w:r>
        <w:rPr>
          <w:rStyle w:val="s1"/>
        </w:rPr>
        <w:t xml:space="preserve">        (fl.1505)</w:t>
      </w:r>
    </w:p>
    <w:p w:rsidR="0044291F" w:rsidRDefault="0044291F" w:rsidP="0044291F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of Hopton, Suffolk.</w:t>
      </w:r>
    </w:p>
    <w:p w:rsidR="0044291F" w:rsidRDefault="0044291F" w:rsidP="0044291F">
      <w:pPr>
        <w:pStyle w:val="NoSpacing"/>
        <w:tabs>
          <w:tab w:val="left" w:pos="720"/>
        </w:tabs>
        <w:rPr>
          <w:rStyle w:val="s1"/>
        </w:rPr>
      </w:pPr>
    </w:p>
    <w:p w:rsidR="0044291F" w:rsidRDefault="0044291F" w:rsidP="0044291F">
      <w:pPr>
        <w:pStyle w:val="NoSpacing"/>
        <w:tabs>
          <w:tab w:val="left" w:pos="720"/>
        </w:tabs>
        <w:rPr>
          <w:rStyle w:val="s1"/>
        </w:rPr>
      </w:pPr>
    </w:p>
    <w:p w:rsidR="0044291F" w:rsidRDefault="0044291F" w:rsidP="0044291F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He made his Will.</w:t>
      </w:r>
    </w:p>
    <w:p w:rsidR="0044291F" w:rsidRDefault="0044291F" w:rsidP="0044291F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Garnon28)</w:t>
      </w:r>
    </w:p>
    <w:p w:rsidR="0044291F" w:rsidRDefault="0044291F" w:rsidP="0044291F">
      <w:pPr>
        <w:pStyle w:val="NoSpacing"/>
        <w:tabs>
          <w:tab w:val="left" w:pos="720"/>
        </w:tabs>
        <w:rPr>
          <w:rStyle w:val="s1"/>
        </w:rPr>
      </w:pPr>
    </w:p>
    <w:p w:rsidR="0044291F" w:rsidRDefault="0044291F" w:rsidP="0044291F">
      <w:pPr>
        <w:pStyle w:val="NoSpacing"/>
        <w:tabs>
          <w:tab w:val="left" w:pos="720"/>
        </w:tabs>
        <w:rPr>
          <w:rStyle w:val="s1"/>
        </w:rPr>
      </w:pPr>
    </w:p>
    <w:p w:rsidR="0044291F" w:rsidRDefault="0044291F" w:rsidP="0044291F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13 December 2019</w:t>
      </w:r>
    </w:p>
    <w:p w:rsidR="006B2F86" w:rsidRPr="00E71FC3" w:rsidRDefault="0044291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291F" w:rsidRDefault="0044291F" w:rsidP="00E71FC3">
      <w:pPr>
        <w:spacing w:after="0" w:line="240" w:lineRule="auto"/>
      </w:pPr>
      <w:r>
        <w:separator/>
      </w:r>
    </w:p>
  </w:endnote>
  <w:endnote w:type="continuationSeparator" w:id="0">
    <w:p w:rsidR="0044291F" w:rsidRDefault="0044291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291F" w:rsidRDefault="0044291F" w:rsidP="00E71FC3">
      <w:pPr>
        <w:spacing w:after="0" w:line="240" w:lineRule="auto"/>
      </w:pPr>
      <w:r>
        <w:separator/>
      </w:r>
    </w:p>
  </w:footnote>
  <w:footnote w:type="continuationSeparator" w:id="0">
    <w:p w:rsidR="0044291F" w:rsidRDefault="0044291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91F"/>
    <w:rsid w:val="001A7C09"/>
    <w:rsid w:val="0044291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28DF7F-7766-428C-B4CC-315409E54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44291F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44291F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2019-12-14T20:42:00Z</dcterms:created>
  <dcterms:modified xsi:type="dcterms:W3CDTF">2019-12-14T20:43:00Z</dcterms:modified>
</cp:coreProperties>
</file>